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7D4CF5" w:rsidP="00384E4B">
      <w:pPr>
        <w:rPr>
          <w:rFonts w:ascii="Arial" w:hAnsi="Arial" w:cs="Arial"/>
        </w:rPr>
      </w:pPr>
      <w:r w:rsidRPr="007D4CF5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snow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smoggy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foggy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windy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clear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cloudy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sunny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rain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cold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warm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hot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winter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fall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summer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cool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spring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6357">
              <w:rPr>
                <w:rFonts w:ascii="Times New Roman" w:hAnsi="Times New Roman"/>
                <w:color w:val="000000"/>
              </w:rPr>
              <w:t>seasons</w:t>
            </w: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635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6357" w:rsidRPr="009C3DEB" w:rsidRDefault="00B1635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B16357" w:rsidRPr="00B16357" w:rsidRDefault="00B16357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B16357" w:rsidRPr="009C3DEB" w:rsidRDefault="00B1635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B16357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B16357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B16357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357" w:rsidRDefault="00B16357" w:rsidP="00814CB4">
      <w:r>
        <w:separator/>
      </w:r>
    </w:p>
  </w:endnote>
  <w:endnote w:type="continuationSeparator" w:id="1">
    <w:p w:rsidR="00B16357" w:rsidRDefault="00B1635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5F" w:rsidRDefault="00C901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5F" w:rsidRDefault="00C90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357" w:rsidRDefault="00B16357" w:rsidP="00814CB4">
      <w:r>
        <w:separator/>
      </w:r>
    </w:p>
  </w:footnote>
  <w:footnote w:type="continuationSeparator" w:id="1">
    <w:p w:rsidR="00B16357" w:rsidRDefault="00B1635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5F" w:rsidRDefault="00C901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B16357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9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>
      <w:rPr>
        <w:rFonts w:ascii="Times New Roman" w:hAnsi="Times New Roman"/>
        <w:color w:val="4F6228" w:themeColor="accent3" w:themeShade="80"/>
        <w:sz w:val="32"/>
        <w:szCs w:val="32"/>
      </w:rPr>
      <w:t>Weather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5F" w:rsidRDefault="00C901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F6151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1F6151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23306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D4CF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6357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9015F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4E54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7</TotalTime>
  <Pages>1</Pages>
  <Words>66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2009-05-22T01:57:00Z</cp:lastPrinted>
  <dcterms:created xsi:type="dcterms:W3CDTF">2009-05-24T15:52:00Z</dcterms:created>
  <dcterms:modified xsi:type="dcterms:W3CDTF">2009-06-01T02:41:00Z</dcterms:modified>
</cp:coreProperties>
</file>